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5378" w14:textId="77777777" w:rsidR="00821562" w:rsidRDefault="00821562" w:rsidP="008215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MELLER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483AF3AA" w14:textId="77777777" w:rsidR="00821562" w:rsidRDefault="00821562" w:rsidP="008215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Bromley, Middlesex. </w:t>
      </w:r>
      <w:proofErr w:type="spellStart"/>
      <w:r>
        <w:rPr>
          <w:rFonts w:cs="Times New Roman"/>
          <w:szCs w:val="24"/>
        </w:rPr>
        <w:t>Millward</w:t>
      </w:r>
      <w:proofErr w:type="spellEnd"/>
      <w:r>
        <w:rPr>
          <w:rFonts w:cs="Times New Roman"/>
          <w:szCs w:val="24"/>
        </w:rPr>
        <w:t>.</w:t>
      </w:r>
    </w:p>
    <w:p w14:paraId="18A2AF21" w14:textId="77777777" w:rsidR="00821562" w:rsidRDefault="00821562" w:rsidP="00821562">
      <w:pPr>
        <w:pStyle w:val="NoSpacing"/>
        <w:rPr>
          <w:rFonts w:cs="Times New Roman"/>
          <w:szCs w:val="24"/>
        </w:rPr>
      </w:pPr>
    </w:p>
    <w:p w14:paraId="34254DD2" w14:textId="77777777" w:rsidR="00821562" w:rsidRDefault="00821562" w:rsidP="00821562">
      <w:pPr>
        <w:pStyle w:val="NoSpacing"/>
        <w:rPr>
          <w:rFonts w:cs="Times New Roman"/>
          <w:szCs w:val="24"/>
        </w:rPr>
      </w:pPr>
    </w:p>
    <w:p w14:paraId="16273A0C" w14:textId="77777777" w:rsidR="00821562" w:rsidRDefault="00821562" w:rsidP="008215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Colvayn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Thomas</w:t>
      </w:r>
      <w:proofErr w:type="gramEnd"/>
      <w:r>
        <w:rPr>
          <w:rFonts w:cs="Times New Roman"/>
          <w:szCs w:val="24"/>
        </w:rPr>
        <w:t xml:space="preserve"> </w:t>
      </w:r>
    </w:p>
    <w:p w14:paraId="79EAA025" w14:textId="77777777" w:rsidR="00821562" w:rsidRDefault="00821562" w:rsidP="008215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Braybrook of Oxford(q.v.).</w:t>
      </w:r>
    </w:p>
    <w:p w14:paraId="390E97B7" w14:textId="77777777" w:rsidR="00821562" w:rsidRDefault="00821562" w:rsidP="008215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7FDF0D16" w14:textId="77777777" w:rsidR="00821562" w:rsidRDefault="00821562" w:rsidP="00821562">
      <w:pPr>
        <w:pStyle w:val="NoSpacing"/>
        <w:rPr>
          <w:rFonts w:cs="Times New Roman"/>
          <w:szCs w:val="24"/>
        </w:rPr>
      </w:pPr>
    </w:p>
    <w:p w14:paraId="2B05FB61" w14:textId="77777777" w:rsidR="00821562" w:rsidRDefault="00821562" w:rsidP="00821562">
      <w:pPr>
        <w:pStyle w:val="NoSpacing"/>
        <w:rPr>
          <w:rFonts w:cs="Times New Roman"/>
          <w:szCs w:val="24"/>
        </w:rPr>
      </w:pPr>
    </w:p>
    <w:p w14:paraId="1F8991C8" w14:textId="77777777" w:rsidR="00821562" w:rsidRDefault="00821562" w:rsidP="008215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51AB00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E85DF" w14:textId="77777777" w:rsidR="00821562" w:rsidRDefault="00821562" w:rsidP="009139A6">
      <w:r>
        <w:separator/>
      </w:r>
    </w:p>
  </w:endnote>
  <w:endnote w:type="continuationSeparator" w:id="0">
    <w:p w14:paraId="62BF5FDD" w14:textId="77777777" w:rsidR="00821562" w:rsidRDefault="008215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DB9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1A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1A2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FA7D5" w14:textId="77777777" w:rsidR="00821562" w:rsidRDefault="00821562" w:rsidP="009139A6">
      <w:r>
        <w:separator/>
      </w:r>
    </w:p>
  </w:footnote>
  <w:footnote w:type="continuationSeparator" w:id="0">
    <w:p w14:paraId="73EA2A69" w14:textId="77777777" w:rsidR="00821562" w:rsidRDefault="008215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44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712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95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62"/>
    <w:rsid w:val="000666E0"/>
    <w:rsid w:val="002510B7"/>
    <w:rsid w:val="005C130B"/>
    <w:rsid w:val="0082156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53391"/>
  <w15:chartTrackingRefBased/>
  <w15:docId w15:val="{F0B16D5A-5FC3-4176-AFEB-71BF85D3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15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2023-06-10T09:46:00Z</dcterms:created>
  <dcterms:modified xsi:type="dcterms:W3CDTF">2023-06-10T09:46:00Z</dcterms:modified>
</cp:coreProperties>
</file>